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Renfrewshire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Renfrewshire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Renfrewshire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Renfrewshire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Renfrewshire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Renfrewshire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Renfrewshire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Renfrewshire is estimated to be </w:t>
      </w:r>
      <w:r w:rsidRPr="00773DF7">
        <w:rPr>
          <w:rFonts w:ascii="Libre Franklin Light" w:eastAsia="Times New Roman" w:hAnsi="Libre Franklin Light" w:cs="Calibri Light"/>
          <w:b/>
          <w:bCs/>
          <w:color w:val="C45911" w:themeColor="accent2" w:themeShade="BF"/>
        </w:rPr>
        <w:t xml:space="preserve">£3,474,286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Renfrewshire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Renfrewshire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Renfrewshire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Renfrewshire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nfrew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Renfrewshire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nfrew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Renfrewshire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Renfrewshire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nfrew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Renfrewshire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Renfrewshire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Renfrewshire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Renfrewshire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Renfrewshire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Renfrewshire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£3,474,286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Renfrewshire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£56,590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£1,170,322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£83,838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£23,579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£43,229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£2,096,728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£3,474,286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Renfrewshire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Renfrewshire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Renfrewshire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Renfrewshire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Renfrewshire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Renfrewshire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Renfrewshire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Renfrewshire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Renfrewshire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Renfrewshire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Renfrewshire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Renfrewshire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F9A6BEF-44D6-454C-BFF2-C4788D482A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